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03E7" w14:textId="77777777" w:rsidR="00482201" w:rsidRDefault="00482201" w:rsidP="00482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PAGENHAM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5398AB3B" w14:textId="77777777" w:rsidR="00482201" w:rsidRDefault="00482201" w:rsidP="00482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22EDC915" w14:textId="77777777" w:rsidR="00482201" w:rsidRDefault="00482201" w:rsidP="00482201">
      <w:pPr>
        <w:pStyle w:val="NoSpacing"/>
        <w:rPr>
          <w:rFonts w:cs="Times New Roman"/>
          <w:szCs w:val="24"/>
        </w:rPr>
      </w:pPr>
    </w:p>
    <w:p w14:paraId="1747EB85" w14:textId="77777777" w:rsidR="00482201" w:rsidRDefault="00482201" w:rsidP="00482201">
      <w:pPr>
        <w:pStyle w:val="NoSpacing"/>
        <w:rPr>
          <w:rFonts w:cs="Times New Roman"/>
          <w:szCs w:val="24"/>
        </w:rPr>
      </w:pPr>
    </w:p>
    <w:p w14:paraId="3D230C55" w14:textId="77777777" w:rsidR="00482201" w:rsidRDefault="00482201" w:rsidP="00482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Sep.1454</w:t>
      </w:r>
      <w:r>
        <w:rPr>
          <w:rFonts w:cs="Times New Roman"/>
          <w:szCs w:val="24"/>
        </w:rPr>
        <w:tab/>
        <w:t xml:space="preserve">He was one of those to whom William Curson of Islington(q.v.)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049CE981" w14:textId="77777777" w:rsidR="00482201" w:rsidRDefault="00482201" w:rsidP="00482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     (C.C.R. 1454-61 p.27)</w:t>
      </w:r>
    </w:p>
    <w:p w14:paraId="12B6BE6D" w14:textId="77777777" w:rsidR="00482201" w:rsidRDefault="00482201" w:rsidP="00482201">
      <w:pPr>
        <w:pStyle w:val="NoSpacing"/>
        <w:rPr>
          <w:rFonts w:cs="Times New Roman"/>
          <w:szCs w:val="24"/>
        </w:rPr>
      </w:pPr>
    </w:p>
    <w:p w14:paraId="07B416CB" w14:textId="77777777" w:rsidR="00482201" w:rsidRDefault="00482201" w:rsidP="00482201">
      <w:pPr>
        <w:pStyle w:val="NoSpacing"/>
        <w:rPr>
          <w:rFonts w:cs="Times New Roman"/>
          <w:szCs w:val="24"/>
        </w:rPr>
      </w:pPr>
    </w:p>
    <w:p w14:paraId="22DB3041" w14:textId="77777777" w:rsidR="00482201" w:rsidRDefault="00482201" w:rsidP="004822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February 2024</w:t>
      </w:r>
    </w:p>
    <w:p w14:paraId="47AFB0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A380D" w14:textId="77777777" w:rsidR="00482201" w:rsidRDefault="00482201" w:rsidP="009139A6">
      <w:r>
        <w:separator/>
      </w:r>
    </w:p>
  </w:endnote>
  <w:endnote w:type="continuationSeparator" w:id="0">
    <w:p w14:paraId="10CFE91B" w14:textId="77777777" w:rsidR="00482201" w:rsidRDefault="004822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0B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225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18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E555" w14:textId="77777777" w:rsidR="00482201" w:rsidRDefault="00482201" w:rsidP="009139A6">
      <w:r>
        <w:separator/>
      </w:r>
    </w:p>
  </w:footnote>
  <w:footnote w:type="continuationSeparator" w:id="0">
    <w:p w14:paraId="3D13F5FB" w14:textId="77777777" w:rsidR="00482201" w:rsidRDefault="004822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9FB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01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4E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01"/>
    <w:rsid w:val="000666E0"/>
    <w:rsid w:val="002510B7"/>
    <w:rsid w:val="004822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F646"/>
  <w15:chartTrackingRefBased/>
  <w15:docId w15:val="{061D4CEC-80BF-4261-9114-99C058338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2024-02-24T07:54:00Z</dcterms:created>
  <dcterms:modified xsi:type="dcterms:W3CDTF">2024-02-24T07:55:00Z</dcterms:modified>
</cp:coreProperties>
</file>